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8AF10" w14:textId="4CD07A53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C4370E">
        <w:rPr>
          <w:rFonts w:hint="eastAsia"/>
          <w:b/>
          <w:noProof/>
          <w:sz w:val="24"/>
          <w:lang w:eastAsia="zh-CN"/>
        </w:rPr>
        <w:t>8</w:t>
      </w:r>
      <w:r w:rsidRPr="00F25496">
        <w:rPr>
          <w:b/>
          <w:i/>
          <w:noProof/>
          <w:sz w:val="28"/>
        </w:rPr>
        <w:tab/>
      </w:r>
      <w:r w:rsidR="00A60E15">
        <w:rPr>
          <w:b/>
          <w:i/>
          <w:noProof/>
          <w:sz w:val="28"/>
        </w:rPr>
        <w:t xml:space="preserve"> </w:t>
      </w:r>
      <w:r w:rsidR="00604FEA" w:rsidRPr="00604FEA">
        <w:rPr>
          <w:b/>
          <w:i/>
          <w:noProof/>
          <w:sz w:val="28"/>
        </w:rPr>
        <w:t>S3-244244</w:t>
      </w:r>
      <w:bookmarkStart w:id="0" w:name="_GoBack"/>
      <w:bookmarkEnd w:id="0"/>
    </w:p>
    <w:p w14:paraId="3A7BAEE1" w14:textId="0C81C198" w:rsidR="004E3939" w:rsidRPr="00DA53A0" w:rsidRDefault="00F02FEE" w:rsidP="00AE1B3E">
      <w:pPr>
        <w:pStyle w:val="a3"/>
        <w:rPr>
          <w:sz w:val="22"/>
          <w:szCs w:val="22"/>
        </w:rPr>
      </w:pPr>
      <w:r w:rsidRPr="00F02FEE">
        <w:rPr>
          <w:sz w:val="24"/>
        </w:rPr>
        <w:t>Hyderabad</w:t>
      </w:r>
      <w:r w:rsidR="00A24D6F">
        <w:rPr>
          <w:sz w:val="24"/>
        </w:rPr>
        <w:t xml:space="preserve">, </w:t>
      </w:r>
      <w:r w:rsidR="007C41D5">
        <w:rPr>
          <w:rFonts w:hint="eastAsia"/>
          <w:sz w:val="24"/>
          <w:lang w:eastAsia="zh-CN"/>
        </w:rPr>
        <w:t>India</w:t>
      </w:r>
      <w:r w:rsidR="00441B3A">
        <w:rPr>
          <w:sz w:val="24"/>
        </w:rPr>
        <w:t xml:space="preserve">, </w:t>
      </w:r>
      <w:r w:rsidR="006978A2">
        <w:rPr>
          <w:rFonts w:hint="eastAsia"/>
          <w:sz w:val="24"/>
          <w:lang w:eastAsia="zh-CN"/>
        </w:rPr>
        <w:t>14</w:t>
      </w:r>
      <w:r w:rsidR="00A60E15">
        <w:rPr>
          <w:sz w:val="24"/>
          <w:lang w:eastAsia="zh-CN"/>
        </w:rPr>
        <w:t xml:space="preserve"> </w:t>
      </w:r>
      <w:r w:rsidR="006978A2">
        <w:rPr>
          <w:sz w:val="24"/>
        </w:rPr>
        <w:t>-</w:t>
      </w:r>
      <w:r w:rsidR="00A60E15">
        <w:rPr>
          <w:sz w:val="24"/>
        </w:rPr>
        <w:t xml:space="preserve"> </w:t>
      </w:r>
      <w:r w:rsidR="006978A2">
        <w:rPr>
          <w:rFonts w:hint="eastAsia"/>
          <w:sz w:val="24"/>
          <w:lang w:eastAsia="zh-CN"/>
        </w:rPr>
        <w:t>18</w:t>
      </w:r>
      <w:r w:rsidR="00741847">
        <w:rPr>
          <w:sz w:val="24"/>
        </w:rPr>
        <w:t xml:space="preserve"> </w:t>
      </w:r>
      <w:r w:rsidR="00741847">
        <w:rPr>
          <w:rFonts w:hint="eastAsia"/>
          <w:sz w:val="24"/>
          <w:lang w:eastAsia="zh-CN"/>
        </w:rPr>
        <w:t>Oct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  <w:r w:rsidR="00AD61A2">
        <w:rPr>
          <w:sz w:val="24"/>
        </w:rPr>
        <w:t xml:space="preserve">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48E6985" w:rsidR="004E3939" w:rsidRPr="00EB4A28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</w:t>
      </w:r>
      <w:r w:rsidR="006B4356" w:rsidRPr="00EB4A28">
        <w:rPr>
          <w:rFonts w:ascii="Arial" w:hAnsi="Arial" w:cs="Arial" w:hint="eastAsia"/>
          <w:b/>
          <w:sz w:val="22"/>
          <w:szCs w:val="22"/>
        </w:rPr>
        <w:t>ly</w:t>
      </w:r>
      <w:r w:rsidR="006B4356" w:rsidRPr="00EB4A28">
        <w:rPr>
          <w:rFonts w:ascii="Arial" w:hAnsi="Arial" w:cs="Arial"/>
          <w:b/>
          <w:sz w:val="22"/>
          <w:szCs w:val="22"/>
        </w:rPr>
        <w:t xml:space="preserve"> LS on</w:t>
      </w:r>
      <w:r w:rsidR="006B4356" w:rsidRPr="00EB4A28">
        <w:rPr>
          <w:sz w:val="22"/>
          <w:szCs w:val="22"/>
          <w:lang w:val="en-US" w:eastAsia="zh-CN"/>
        </w:rPr>
        <w:t xml:space="preserve"> </w:t>
      </w:r>
      <w:r w:rsidR="006B4356" w:rsidRPr="00EB4A28">
        <w:rPr>
          <w:rFonts w:ascii="Arial" w:hAnsi="Arial" w:cs="Arial"/>
          <w:b/>
          <w:sz w:val="22"/>
          <w:szCs w:val="22"/>
          <w:lang w:eastAsia="zh-CN"/>
        </w:rPr>
        <w:t xml:space="preserve">security handling for </w:t>
      </w:r>
      <w:r w:rsidR="00A240B4" w:rsidRPr="00EB4A28">
        <w:rPr>
          <w:rFonts w:ascii="Arial" w:hAnsi="Arial" w:cs="Arial"/>
          <w:b/>
          <w:sz w:val="22"/>
          <w:szCs w:val="22"/>
          <w:lang w:eastAsia="zh-CN"/>
        </w:rPr>
        <w:t>inter-CU SCG LTM</w:t>
      </w:r>
    </w:p>
    <w:p w14:paraId="06BA196E" w14:textId="7CD8C673" w:rsidR="00B97703" w:rsidRPr="006B4356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1" w:name="OLE_LINK57"/>
      <w:bookmarkStart w:id="2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0557" w:rsidRPr="00F40557">
        <w:rPr>
          <w:rFonts w:ascii="Arial" w:hAnsi="Arial" w:cs="Arial"/>
          <w:b/>
          <w:bCs/>
          <w:sz w:val="22"/>
          <w:szCs w:val="22"/>
          <w:lang w:val="en-US"/>
        </w:rPr>
        <w:t>S3-243814</w:t>
      </w:r>
      <w:r w:rsidR="00F40557">
        <w:rPr>
          <w:rFonts w:ascii="Arial" w:hAnsi="Arial" w:cs="Arial"/>
          <w:b/>
          <w:bCs/>
          <w:sz w:val="22"/>
          <w:szCs w:val="22"/>
          <w:lang w:val="en-US"/>
        </w:rPr>
        <w:t>/</w:t>
      </w:r>
      <w:r w:rsidR="001D286D" w:rsidRPr="001D286D">
        <w:rPr>
          <w:rFonts w:ascii="Arial" w:hAnsi="Arial" w:cs="Arial"/>
          <w:b/>
          <w:sz w:val="22"/>
          <w:szCs w:val="22"/>
          <w:lang w:val="en-US"/>
        </w:rPr>
        <w:t>R2-2407602</w:t>
      </w:r>
    </w:p>
    <w:p w14:paraId="2C6E4D6E" w14:textId="26F0E29B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el-19</w:t>
      </w:r>
    </w:p>
    <w:bookmarkEnd w:id="3"/>
    <w:bookmarkEnd w:id="4"/>
    <w:bookmarkEnd w:id="5"/>
    <w:p w14:paraId="1E9D3ED8" w14:textId="0F46E8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</w:t>
      </w:r>
      <w:r w:rsidR="006B4356">
        <w:rPr>
          <w:rFonts w:ascii="Arial" w:hAnsi="Arial" w:cs="Arial"/>
          <w:b/>
          <w:bCs/>
          <w:sz w:val="22"/>
          <w:szCs w:val="22"/>
        </w:rPr>
        <w:t>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27D41EAD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WG2</w:t>
      </w:r>
    </w:p>
    <w:p w14:paraId="5DC2ED77" w14:textId="778605C4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WG3</w:t>
      </w:r>
    </w:p>
    <w:bookmarkEnd w:id="6"/>
    <w:bookmarkEnd w:id="7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7ADCE1E" w14:textId="77777777" w:rsidR="00F40557" w:rsidRPr="00972287" w:rsidRDefault="00F40557" w:rsidP="00F4055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Wei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Zhou</w:t>
      </w:r>
    </w:p>
    <w:p w14:paraId="11C948F7" w14:textId="77777777" w:rsidR="00F40557" w:rsidRPr="004E3939" w:rsidRDefault="00F40557" w:rsidP="00F4055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zhouwei@catt.cn</w:t>
      </w:r>
    </w:p>
    <w:p w14:paraId="7200ED11" w14:textId="77777777" w:rsidR="00F40557" w:rsidRPr="00383545" w:rsidRDefault="00F40557" w:rsidP="00F405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0C5A81D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F40557" w:rsidRPr="00F40557">
        <w:rPr>
          <w:rFonts w:ascii="Arial" w:hAnsi="Arial" w:cs="Arial"/>
          <w:b/>
        </w:rPr>
        <w:t>None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AFDE020" w14:textId="613A07EA" w:rsid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1D12222" w14:textId="3D90358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thanks RAN2 for their LS</w:t>
      </w:r>
      <w:r>
        <w:rPr>
          <w:rFonts w:ascii="Arial" w:hAnsi="Arial" w:cs="Arial"/>
          <w:lang w:val="en-US" w:eastAsia="zh-CN"/>
        </w:rPr>
        <w:t xml:space="preserve"> </w:t>
      </w:r>
      <w:r w:rsidR="00226169" w:rsidRPr="00226169">
        <w:rPr>
          <w:rFonts w:ascii="Arial" w:hAnsi="Arial" w:cs="Arial"/>
          <w:lang w:val="en-US" w:eastAsia="zh-CN"/>
        </w:rPr>
        <w:t>R2-2407602</w:t>
      </w:r>
      <w:r w:rsidRPr="00CB32C6">
        <w:rPr>
          <w:rFonts w:ascii="Arial" w:hAnsi="Arial" w:cs="Arial"/>
          <w:lang w:val="en-US" w:eastAsia="zh-CN"/>
        </w:rPr>
        <w:t xml:space="preserve"> on security handling for inter-CU </w:t>
      </w:r>
      <w:r w:rsidR="00D07529">
        <w:rPr>
          <w:rFonts w:ascii="Arial" w:hAnsi="Arial" w:cs="Arial" w:hint="eastAsia"/>
          <w:lang w:val="en-US" w:eastAsia="zh-CN"/>
        </w:rPr>
        <w:t xml:space="preserve">SCG </w:t>
      </w:r>
      <w:r w:rsidRPr="00CB32C6">
        <w:rPr>
          <w:rFonts w:ascii="Arial" w:hAnsi="Arial" w:cs="Arial"/>
          <w:lang w:val="en-US" w:eastAsia="zh-CN"/>
        </w:rPr>
        <w:t>LTM.</w:t>
      </w:r>
    </w:p>
    <w:p w14:paraId="0F175A81" w14:textId="073D1E0B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0DF7CCC6" w14:textId="777D3CA0" w:rsidR="00CB32C6" w:rsidRPr="00CB32C6" w:rsidRDefault="00C60D23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SA3 will take the RAN2 agreements into consideration</w:t>
      </w:r>
      <w:r w:rsidR="00CB32C6" w:rsidRPr="00CB32C6">
        <w:rPr>
          <w:rFonts w:ascii="Arial" w:hAnsi="Arial" w:cs="Arial"/>
          <w:lang w:val="en-US" w:eastAsia="zh-CN"/>
        </w:rPr>
        <w:t xml:space="preserve"> and will provide feedback to RAN2 as SA3 makes </w:t>
      </w:r>
      <w:r w:rsidR="0037719F">
        <w:rPr>
          <w:rFonts w:ascii="Arial" w:hAnsi="Arial" w:cs="Arial"/>
          <w:lang w:val="en-US" w:eastAsia="zh-CN"/>
        </w:rPr>
        <w:t xml:space="preserve">any </w:t>
      </w:r>
      <w:r w:rsidR="00CB32C6" w:rsidRPr="00CB32C6">
        <w:rPr>
          <w:rFonts w:ascii="Arial" w:hAnsi="Arial" w:cs="Arial"/>
          <w:lang w:val="en-US" w:eastAsia="zh-CN"/>
        </w:rPr>
        <w:t>progress.</w:t>
      </w:r>
    </w:p>
    <w:p w14:paraId="76778D76" w14:textId="44AE434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74DDC10E" w14:textId="2CF89597" w:rsidR="00CA147A" w:rsidRPr="00DE5122" w:rsidRDefault="00CB32C6" w:rsidP="0055388B">
      <w:pPr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 xml:space="preserve">SA3 </w:t>
      </w:r>
      <w:r>
        <w:rPr>
          <w:rFonts w:ascii="Arial" w:hAnsi="Arial" w:cs="Arial"/>
          <w:lang w:val="en-US" w:eastAsia="zh-CN"/>
        </w:rPr>
        <w:t xml:space="preserve">kindly </w:t>
      </w:r>
      <w:r w:rsidRPr="00CB32C6">
        <w:rPr>
          <w:rFonts w:ascii="Arial" w:hAnsi="Arial" w:cs="Arial"/>
          <w:lang w:val="en-US" w:eastAsia="zh-CN"/>
        </w:rPr>
        <w:t>request</w:t>
      </w:r>
      <w:r w:rsidR="007F0F74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RAN2 to keep SA3 informed of any progress that RAN2 makes on this topic</w:t>
      </w:r>
      <w:r w:rsidR="00AB68CE">
        <w:rPr>
          <w:rFonts w:ascii="Arial" w:hAnsi="Arial" w:cs="Arial"/>
          <w:lang w:val="en-US" w:eastAsia="zh-CN"/>
        </w:rPr>
        <w:t>.</w:t>
      </w:r>
    </w:p>
    <w:p w14:paraId="08AF3A7D" w14:textId="53AA7123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4152E4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356">
        <w:rPr>
          <w:rFonts w:ascii="Arial" w:hAnsi="Arial" w:cs="Arial"/>
          <w:b/>
        </w:rPr>
        <w:t>RAN WG2</w:t>
      </w:r>
      <w:r w:rsidR="0053158E">
        <w:rPr>
          <w:rFonts w:ascii="Arial" w:hAnsi="Arial" w:cs="Arial"/>
          <w:b/>
        </w:rPr>
        <w:t>:</w:t>
      </w:r>
    </w:p>
    <w:p w14:paraId="066613F7" w14:textId="2E6760D5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RAN2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367BE3F6" w:rsidR="00CB2DF9" w:rsidRDefault="00A44839" w:rsidP="00CB2DF9">
      <w:pPr>
        <w:rPr>
          <w:lang w:val="nb-NO" w:eastAsia="zh-CN"/>
        </w:rPr>
      </w:pPr>
      <w:r>
        <w:rPr>
          <w:lang w:val="sv-SE"/>
        </w:rPr>
        <w:t>SA3#11</w:t>
      </w:r>
      <w:r>
        <w:rPr>
          <w:rFonts w:hint="eastAsia"/>
          <w:lang w:val="sv-SE" w:eastAsia="zh-CN"/>
        </w:rPr>
        <w:t>9</w:t>
      </w:r>
      <w:r w:rsidR="00C61D86">
        <w:rPr>
          <w:lang w:val="sv-SE"/>
        </w:rPr>
        <w:t xml:space="preserve"> </w:t>
      </w:r>
      <w:r w:rsidR="00CB2DF9" w:rsidRPr="00D71A4F">
        <w:rPr>
          <w:lang w:val="sv-SE"/>
        </w:rPr>
        <w:t xml:space="preserve">                                                               </w:t>
      </w:r>
      <w:r w:rsidR="002E7BD0">
        <w:rPr>
          <w:lang w:val="nb-NO"/>
        </w:rPr>
        <w:t>1</w:t>
      </w:r>
      <w:r w:rsidR="002E7BD0">
        <w:rPr>
          <w:rFonts w:hint="eastAsia"/>
          <w:lang w:val="nb-NO" w:eastAsia="zh-CN"/>
        </w:rPr>
        <w:t>1</w:t>
      </w:r>
      <w:r w:rsidR="002E7BD0">
        <w:rPr>
          <w:lang w:val="nb-NO"/>
        </w:rPr>
        <w:t>-</w:t>
      </w:r>
      <w:r w:rsidR="002E7BD0">
        <w:rPr>
          <w:rFonts w:hint="eastAsia"/>
          <w:lang w:val="nb-NO" w:eastAsia="zh-CN"/>
        </w:rPr>
        <w:t>15</w:t>
      </w:r>
      <w:r w:rsidR="002E7BD0">
        <w:rPr>
          <w:lang w:val="nb-NO"/>
        </w:rPr>
        <w:t xml:space="preserve"> </w:t>
      </w:r>
      <w:r w:rsidR="002E7BD0">
        <w:rPr>
          <w:rFonts w:hint="eastAsia"/>
          <w:lang w:val="nb-NO" w:eastAsia="zh-CN"/>
        </w:rPr>
        <w:t>November</w:t>
      </w:r>
      <w:r w:rsidR="00CB2DF9" w:rsidRPr="00CB2DF9">
        <w:rPr>
          <w:lang w:val="nb-NO"/>
        </w:rPr>
        <w:t xml:space="preserve"> 2024                                                          </w:t>
      </w:r>
      <w:r w:rsidR="00406C77" w:rsidRPr="00406C77">
        <w:rPr>
          <w:lang w:val="nb-NO"/>
        </w:rPr>
        <w:t>Orlando</w:t>
      </w:r>
      <w:r w:rsidR="00406C77">
        <w:rPr>
          <w:lang w:val="nb-NO"/>
        </w:rPr>
        <w:t xml:space="preserve">, </w:t>
      </w:r>
      <w:r w:rsidR="00406C77">
        <w:rPr>
          <w:rFonts w:hint="eastAsia"/>
          <w:lang w:val="nb-NO" w:eastAsia="zh-CN"/>
        </w:rPr>
        <w:t>US</w:t>
      </w:r>
    </w:p>
    <w:p w14:paraId="167F7A3F" w14:textId="06482D95" w:rsidR="00C61D86" w:rsidRPr="00CB2DF9" w:rsidRDefault="008D4580" w:rsidP="00C61D86">
      <w:pPr>
        <w:rPr>
          <w:lang w:val="nb-NO" w:eastAsia="zh-CN"/>
        </w:rPr>
      </w:pPr>
      <w:r>
        <w:rPr>
          <w:lang w:val="nb-NO"/>
        </w:rPr>
        <w:t>SA3#1</w:t>
      </w:r>
      <w:r>
        <w:rPr>
          <w:rFonts w:hint="eastAsia"/>
          <w:lang w:val="nb-NO" w:eastAsia="zh-CN"/>
        </w:rPr>
        <w:t>20</w:t>
      </w:r>
      <w:r w:rsidR="00C61D86">
        <w:rPr>
          <w:lang w:val="nb-NO"/>
        </w:rPr>
        <w:t xml:space="preserve">                                                  </w:t>
      </w:r>
      <w:r w:rsidR="00CB5AA8">
        <w:rPr>
          <w:lang w:val="nb-NO"/>
        </w:rPr>
        <w:t xml:space="preserve">              1</w:t>
      </w:r>
      <w:r w:rsidR="00CB5AA8">
        <w:rPr>
          <w:rFonts w:hint="eastAsia"/>
          <w:lang w:val="nb-NO" w:eastAsia="zh-CN"/>
        </w:rPr>
        <w:t>7</w:t>
      </w:r>
      <w:r w:rsidR="00CB5AA8">
        <w:rPr>
          <w:lang w:val="nb-NO"/>
        </w:rPr>
        <w:t>-</w:t>
      </w:r>
      <w:r w:rsidR="00CB5AA8">
        <w:rPr>
          <w:rFonts w:hint="eastAsia"/>
          <w:lang w:val="nb-NO" w:eastAsia="zh-CN"/>
        </w:rPr>
        <w:t>21</w:t>
      </w:r>
      <w:r w:rsidR="00E02C32">
        <w:rPr>
          <w:lang w:val="nb-NO"/>
        </w:rPr>
        <w:t xml:space="preserve"> </w:t>
      </w:r>
      <w:r w:rsidR="006C76EA" w:rsidRPr="006C76EA">
        <w:rPr>
          <w:lang w:val="nb-NO"/>
        </w:rPr>
        <w:t>February</w:t>
      </w:r>
      <w:r w:rsidR="00E02C32">
        <w:rPr>
          <w:lang w:val="nb-NO"/>
        </w:rPr>
        <w:t xml:space="preserve"> 202</w:t>
      </w:r>
      <w:r w:rsidR="00E02C32">
        <w:rPr>
          <w:rFonts w:hint="eastAsia"/>
          <w:lang w:val="nb-NO" w:eastAsia="zh-CN"/>
        </w:rPr>
        <w:t>5</w:t>
      </w:r>
      <w:r w:rsidR="00C61D86">
        <w:rPr>
          <w:lang w:val="nb-NO"/>
        </w:rPr>
        <w:t xml:space="preserve">                                                         </w:t>
      </w:r>
      <w:r w:rsidR="009F7ECE">
        <w:rPr>
          <w:rFonts w:hint="eastAsia"/>
          <w:lang w:val="nb-NO" w:eastAsia="zh-CN"/>
        </w:rPr>
        <w:t xml:space="preserve">     </w:t>
      </w:r>
      <w:r w:rsidR="00CC2A1B" w:rsidRPr="00CC2A1B">
        <w:rPr>
          <w:lang w:val="nb-NO"/>
        </w:rPr>
        <w:t>Athens</w:t>
      </w:r>
      <w:r w:rsidR="00CC2A1B">
        <w:rPr>
          <w:lang w:val="nb-NO"/>
        </w:rPr>
        <w:t xml:space="preserve">, </w:t>
      </w:r>
      <w:r w:rsidR="00CC2A1B">
        <w:rPr>
          <w:rFonts w:hint="eastAsia"/>
          <w:lang w:val="nb-NO" w:eastAsia="zh-CN"/>
        </w:rPr>
        <w:t>GR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 w:eastAsia="zh-CN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712F78" w14:textId="77777777" w:rsidR="007D3E7C" w:rsidRDefault="007D3E7C">
      <w:pPr>
        <w:spacing w:after="0"/>
      </w:pPr>
      <w:r>
        <w:separator/>
      </w:r>
    </w:p>
  </w:endnote>
  <w:endnote w:type="continuationSeparator" w:id="0">
    <w:p w14:paraId="7ADD13F0" w14:textId="77777777" w:rsidR="007D3E7C" w:rsidRDefault="007D3E7C">
      <w:pPr>
        <w:spacing w:after="0"/>
      </w:pPr>
      <w:r>
        <w:continuationSeparator/>
      </w:r>
    </w:p>
  </w:endnote>
  <w:endnote w:type="continuationNotice" w:id="1">
    <w:p w14:paraId="1857B000" w14:textId="77777777" w:rsidR="007D3E7C" w:rsidRDefault="007D3E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45B6A" w14:textId="77777777" w:rsidR="007D3E7C" w:rsidRDefault="007D3E7C">
      <w:pPr>
        <w:spacing w:after="0"/>
      </w:pPr>
      <w:r>
        <w:separator/>
      </w:r>
    </w:p>
  </w:footnote>
  <w:footnote w:type="continuationSeparator" w:id="0">
    <w:p w14:paraId="2379A5B6" w14:textId="77777777" w:rsidR="007D3E7C" w:rsidRDefault="007D3E7C">
      <w:pPr>
        <w:spacing w:after="0"/>
      </w:pPr>
      <w:r>
        <w:continuationSeparator/>
      </w:r>
    </w:p>
  </w:footnote>
  <w:footnote w:type="continuationNotice" w:id="1">
    <w:p w14:paraId="3133DE5E" w14:textId="77777777" w:rsidR="007D3E7C" w:rsidRDefault="007D3E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46384B"/>
    <w:multiLevelType w:val="hybridMultilevel"/>
    <w:tmpl w:val="86A04192"/>
    <w:lvl w:ilvl="0" w:tplc="05B68310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2E23EA"/>
    <w:multiLevelType w:val="hybridMultilevel"/>
    <w:tmpl w:val="93EC27E8"/>
    <w:lvl w:ilvl="0" w:tplc="3ED0210E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6"/>
  </w:num>
  <w:num w:numId="10">
    <w:abstractNumId w:val="3"/>
  </w:num>
  <w:num w:numId="11">
    <w:abstractNumId w:val="11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758"/>
    <w:rsid w:val="00017F23"/>
    <w:rsid w:val="0002759B"/>
    <w:rsid w:val="00030A42"/>
    <w:rsid w:val="0006083C"/>
    <w:rsid w:val="000720DF"/>
    <w:rsid w:val="00074D3C"/>
    <w:rsid w:val="00082F00"/>
    <w:rsid w:val="00090CE8"/>
    <w:rsid w:val="00094CF7"/>
    <w:rsid w:val="0009651E"/>
    <w:rsid w:val="000A3CA4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1056"/>
    <w:rsid w:val="001D286D"/>
    <w:rsid w:val="001D406A"/>
    <w:rsid w:val="001F2BF6"/>
    <w:rsid w:val="0020453A"/>
    <w:rsid w:val="0021419B"/>
    <w:rsid w:val="00220060"/>
    <w:rsid w:val="00226169"/>
    <w:rsid w:val="00226381"/>
    <w:rsid w:val="002473B2"/>
    <w:rsid w:val="00253B33"/>
    <w:rsid w:val="0027050B"/>
    <w:rsid w:val="00276BB2"/>
    <w:rsid w:val="00280A30"/>
    <w:rsid w:val="00283FA5"/>
    <w:rsid w:val="002869FE"/>
    <w:rsid w:val="002D4054"/>
    <w:rsid w:val="002E01C1"/>
    <w:rsid w:val="002E7BD0"/>
    <w:rsid w:val="002F1940"/>
    <w:rsid w:val="00322204"/>
    <w:rsid w:val="003330D7"/>
    <w:rsid w:val="00345E01"/>
    <w:rsid w:val="003629AD"/>
    <w:rsid w:val="00364534"/>
    <w:rsid w:val="00364FC6"/>
    <w:rsid w:val="00375B78"/>
    <w:rsid w:val="0037719F"/>
    <w:rsid w:val="00383545"/>
    <w:rsid w:val="003C06D2"/>
    <w:rsid w:val="003F5E20"/>
    <w:rsid w:val="004002D9"/>
    <w:rsid w:val="00406C77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A4CFD"/>
    <w:rsid w:val="004E3939"/>
    <w:rsid w:val="004F6D60"/>
    <w:rsid w:val="0050543F"/>
    <w:rsid w:val="00526070"/>
    <w:rsid w:val="00526DDD"/>
    <w:rsid w:val="0053158E"/>
    <w:rsid w:val="00532910"/>
    <w:rsid w:val="00547A78"/>
    <w:rsid w:val="0055388B"/>
    <w:rsid w:val="0056758C"/>
    <w:rsid w:val="00570A58"/>
    <w:rsid w:val="00583F1E"/>
    <w:rsid w:val="005866B0"/>
    <w:rsid w:val="005A4A58"/>
    <w:rsid w:val="005B6433"/>
    <w:rsid w:val="005C3599"/>
    <w:rsid w:val="005C3918"/>
    <w:rsid w:val="005D6562"/>
    <w:rsid w:val="005E2135"/>
    <w:rsid w:val="005E5DC6"/>
    <w:rsid w:val="00604FEA"/>
    <w:rsid w:val="006052AD"/>
    <w:rsid w:val="006705CA"/>
    <w:rsid w:val="00695FA8"/>
    <w:rsid w:val="006978A2"/>
    <w:rsid w:val="006B4356"/>
    <w:rsid w:val="006B59EE"/>
    <w:rsid w:val="006C04D8"/>
    <w:rsid w:val="006C76EA"/>
    <w:rsid w:val="006D5F0D"/>
    <w:rsid w:val="006E2C1A"/>
    <w:rsid w:val="007078C9"/>
    <w:rsid w:val="00716296"/>
    <w:rsid w:val="00736F36"/>
    <w:rsid w:val="0073766B"/>
    <w:rsid w:val="00741847"/>
    <w:rsid w:val="007C41D5"/>
    <w:rsid w:val="007D3E7C"/>
    <w:rsid w:val="007D51FF"/>
    <w:rsid w:val="007D7295"/>
    <w:rsid w:val="007E266D"/>
    <w:rsid w:val="007F0F74"/>
    <w:rsid w:val="007F4F92"/>
    <w:rsid w:val="00800126"/>
    <w:rsid w:val="008758B0"/>
    <w:rsid w:val="00883AD0"/>
    <w:rsid w:val="008D3FDF"/>
    <w:rsid w:val="008D4580"/>
    <w:rsid w:val="008D772F"/>
    <w:rsid w:val="008E30FD"/>
    <w:rsid w:val="008F52B7"/>
    <w:rsid w:val="00914CD1"/>
    <w:rsid w:val="009603F6"/>
    <w:rsid w:val="0098361A"/>
    <w:rsid w:val="00985856"/>
    <w:rsid w:val="009963AC"/>
    <w:rsid w:val="0099764C"/>
    <w:rsid w:val="009A23DD"/>
    <w:rsid w:val="009B6256"/>
    <w:rsid w:val="009B6AF4"/>
    <w:rsid w:val="009C01E1"/>
    <w:rsid w:val="009D2900"/>
    <w:rsid w:val="009E6E00"/>
    <w:rsid w:val="009F7ECE"/>
    <w:rsid w:val="00A1375F"/>
    <w:rsid w:val="00A240B4"/>
    <w:rsid w:val="00A24D6F"/>
    <w:rsid w:val="00A44839"/>
    <w:rsid w:val="00A455B0"/>
    <w:rsid w:val="00A60E15"/>
    <w:rsid w:val="00A70448"/>
    <w:rsid w:val="00A86847"/>
    <w:rsid w:val="00AA4FF3"/>
    <w:rsid w:val="00AB68CE"/>
    <w:rsid w:val="00AC6B4E"/>
    <w:rsid w:val="00AD61A2"/>
    <w:rsid w:val="00AE1B3E"/>
    <w:rsid w:val="00AE2CEA"/>
    <w:rsid w:val="00AF0B54"/>
    <w:rsid w:val="00B0478E"/>
    <w:rsid w:val="00B304E8"/>
    <w:rsid w:val="00B34496"/>
    <w:rsid w:val="00B35644"/>
    <w:rsid w:val="00B425B9"/>
    <w:rsid w:val="00B513C8"/>
    <w:rsid w:val="00B66232"/>
    <w:rsid w:val="00B97703"/>
    <w:rsid w:val="00BA38AC"/>
    <w:rsid w:val="00BA3D66"/>
    <w:rsid w:val="00BA5790"/>
    <w:rsid w:val="00BC4FFA"/>
    <w:rsid w:val="00BE6A6D"/>
    <w:rsid w:val="00C04BFC"/>
    <w:rsid w:val="00C12F31"/>
    <w:rsid w:val="00C17229"/>
    <w:rsid w:val="00C2457B"/>
    <w:rsid w:val="00C24DDF"/>
    <w:rsid w:val="00C4370E"/>
    <w:rsid w:val="00C60D23"/>
    <w:rsid w:val="00C61D86"/>
    <w:rsid w:val="00C63C23"/>
    <w:rsid w:val="00C73188"/>
    <w:rsid w:val="00C93993"/>
    <w:rsid w:val="00C94CBA"/>
    <w:rsid w:val="00CA147A"/>
    <w:rsid w:val="00CA4C8B"/>
    <w:rsid w:val="00CB1FD7"/>
    <w:rsid w:val="00CB2B16"/>
    <w:rsid w:val="00CB2DF9"/>
    <w:rsid w:val="00CB32C6"/>
    <w:rsid w:val="00CB5AA8"/>
    <w:rsid w:val="00CC2A1B"/>
    <w:rsid w:val="00CD69DA"/>
    <w:rsid w:val="00CE55D8"/>
    <w:rsid w:val="00CF5CF3"/>
    <w:rsid w:val="00CF6087"/>
    <w:rsid w:val="00D07529"/>
    <w:rsid w:val="00D14BB6"/>
    <w:rsid w:val="00D15D8F"/>
    <w:rsid w:val="00D2351C"/>
    <w:rsid w:val="00D33624"/>
    <w:rsid w:val="00D423DD"/>
    <w:rsid w:val="00D507E3"/>
    <w:rsid w:val="00D52765"/>
    <w:rsid w:val="00D61B89"/>
    <w:rsid w:val="00D71A4F"/>
    <w:rsid w:val="00D83E30"/>
    <w:rsid w:val="00D85F0E"/>
    <w:rsid w:val="00DA5F0A"/>
    <w:rsid w:val="00DA5FD6"/>
    <w:rsid w:val="00DC54E2"/>
    <w:rsid w:val="00DE5122"/>
    <w:rsid w:val="00E02C32"/>
    <w:rsid w:val="00E2241D"/>
    <w:rsid w:val="00E244BC"/>
    <w:rsid w:val="00E34930"/>
    <w:rsid w:val="00E428D3"/>
    <w:rsid w:val="00E473C2"/>
    <w:rsid w:val="00EA5512"/>
    <w:rsid w:val="00EB4A28"/>
    <w:rsid w:val="00F02FEE"/>
    <w:rsid w:val="00F23966"/>
    <w:rsid w:val="00F25496"/>
    <w:rsid w:val="00F37EE5"/>
    <w:rsid w:val="00F40557"/>
    <w:rsid w:val="00F5271E"/>
    <w:rsid w:val="00F545B0"/>
    <w:rsid w:val="00F667CF"/>
    <w:rsid w:val="00F74B1F"/>
    <w:rsid w:val="00F803BE"/>
    <w:rsid w:val="00F80A68"/>
    <w:rsid w:val="00F95B08"/>
    <w:rsid w:val="00FB0363"/>
    <w:rsid w:val="00FB172F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1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a0"/>
    <w:rsid w:val="00DE5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1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a0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4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7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Zhou Wei</cp:lastModifiedBy>
  <cp:revision>221</cp:revision>
  <cp:lastPrinted>2002-04-23T07:10:00Z</cp:lastPrinted>
  <dcterms:created xsi:type="dcterms:W3CDTF">2024-02-07T18:11:00Z</dcterms:created>
  <dcterms:modified xsi:type="dcterms:W3CDTF">2024-10-07T11:37:00Z</dcterms:modified>
</cp:coreProperties>
</file>